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24325" w14:textId="77777777" w:rsidR="00EE26F0" w:rsidRDefault="00EE26F0" w:rsidP="00EE26F0">
      <w:pPr>
        <w:pStyle w:val="NoSpacing"/>
      </w:pPr>
      <w:r>
        <w:rPr>
          <w:u w:val="single"/>
        </w:rPr>
        <w:t>Thomas ALDERSEY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3EC6D0A9" w14:textId="77777777" w:rsidR="00EE26F0" w:rsidRDefault="00EE26F0" w:rsidP="00EE26F0">
      <w:pPr>
        <w:pStyle w:val="NoSpacing"/>
      </w:pPr>
      <w:r>
        <w:t>Yeoman of the Crown.</w:t>
      </w:r>
    </w:p>
    <w:p w14:paraId="6C3FC4A6" w14:textId="77777777" w:rsidR="00EE26F0" w:rsidRDefault="00EE26F0" w:rsidP="00EE26F0">
      <w:pPr>
        <w:pStyle w:val="NoSpacing"/>
      </w:pPr>
    </w:p>
    <w:p w14:paraId="65680BAA" w14:textId="53BACE71" w:rsidR="00EE26F0" w:rsidRDefault="00EE26F0" w:rsidP="00EE26F0">
      <w:pPr>
        <w:pStyle w:val="NoSpacing"/>
      </w:pPr>
    </w:p>
    <w:p w14:paraId="408EAD80" w14:textId="1D195112" w:rsidR="00091C78" w:rsidRDefault="00091C78" w:rsidP="00EE26F0">
      <w:pPr>
        <w:pStyle w:val="NoSpacing"/>
      </w:pPr>
      <w:r>
        <w:t xml:space="preserve">  4 Jul.</w:t>
      </w:r>
      <w:r>
        <w:tab/>
        <w:t>1477</w:t>
      </w:r>
      <w:r>
        <w:tab/>
        <w:t xml:space="preserve">He was one of those who were commissioned to arrest </w:t>
      </w:r>
      <w:proofErr w:type="spellStart"/>
      <w:proofErr w:type="gramStart"/>
      <w:r>
        <w:t>Otewal</w:t>
      </w:r>
      <w:proofErr w:type="spellEnd"/>
      <w:proofErr w:type="gramEnd"/>
      <w:r>
        <w:t xml:space="preserve"> </w:t>
      </w:r>
    </w:p>
    <w:p w14:paraId="6F47E66B" w14:textId="73985641" w:rsidR="00091C78" w:rsidRDefault="00091C78" w:rsidP="00EE26F0">
      <w:pPr>
        <w:pStyle w:val="NoSpacing"/>
      </w:pPr>
      <w:r>
        <w:tab/>
      </w:r>
      <w:r>
        <w:tab/>
      </w:r>
      <w:proofErr w:type="spellStart"/>
      <w:r>
        <w:t>Ratclyf</w:t>
      </w:r>
      <w:proofErr w:type="spellEnd"/>
      <w:r>
        <w:t>(q.v.).    (C.P.R. 1476-85 p.51)</w:t>
      </w:r>
    </w:p>
    <w:p w14:paraId="6394603B" w14:textId="77777777" w:rsidR="00EE26F0" w:rsidRDefault="00EE26F0" w:rsidP="00EE26F0">
      <w:pPr>
        <w:pStyle w:val="NoSpacing"/>
      </w:pPr>
      <w:r>
        <w:tab/>
        <w:t>1480</w:t>
      </w:r>
      <w:r>
        <w:tab/>
        <w:t xml:space="preserve">He and William </w:t>
      </w:r>
      <w:proofErr w:type="spellStart"/>
      <w:r>
        <w:t>Botes</w:t>
      </w:r>
      <w:proofErr w:type="spellEnd"/>
      <w:r>
        <w:t>(q.v.) made a plaint of debt against John Baker of</w:t>
      </w:r>
    </w:p>
    <w:p w14:paraId="4E3CB1B7" w14:textId="77777777" w:rsidR="00EE26F0" w:rsidRDefault="00EE26F0" w:rsidP="00EE26F0">
      <w:pPr>
        <w:pStyle w:val="NoSpacing"/>
      </w:pPr>
      <w:r>
        <w:tab/>
      </w:r>
      <w:r>
        <w:tab/>
        <w:t>Alfreton, Derbyshire(q.v.), Robert Walker of Ripley(q.v.) and Thomas</w:t>
      </w:r>
    </w:p>
    <w:p w14:paraId="097AA41B" w14:textId="77777777" w:rsidR="00EE26F0" w:rsidRDefault="00EE26F0" w:rsidP="00EE26F0">
      <w:pPr>
        <w:pStyle w:val="NoSpacing"/>
      </w:pPr>
      <w:r>
        <w:tab/>
      </w:r>
      <w:r>
        <w:tab/>
      </w:r>
      <w:proofErr w:type="spellStart"/>
      <w:r>
        <w:t>Wryght</w:t>
      </w:r>
      <w:proofErr w:type="spellEnd"/>
      <w:r>
        <w:t xml:space="preserve"> of Ripley(q.v.).</w:t>
      </w:r>
    </w:p>
    <w:p w14:paraId="40F6657E" w14:textId="77777777" w:rsidR="00EE26F0" w:rsidRDefault="00EE26F0" w:rsidP="00EE26F0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47A069C4" w14:textId="77777777" w:rsidR="00EE26F0" w:rsidRDefault="00EE26F0" w:rsidP="00EE26F0">
      <w:pPr>
        <w:pStyle w:val="NoSpacing"/>
      </w:pPr>
    </w:p>
    <w:p w14:paraId="7006599E" w14:textId="77777777" w:rsidR="00EE26F0" w:rsidRDefault="00EE26F0" w:rsidP="00EE26F0">
      <w:pPr>
        <w:pStyle w:val="NoSpacing"/>
      </w:pPr>
    </w:p>
    <w:p w14:paraId="3EA9054C" w14:textId="3631F632" w:rsidR="00EE26F0" w:rsidRDefault="00EE26F0" w:rsidP="00EE26F0">
      <w:pPr>
        <w:pStyle w:val="NoSpacing"/>
      </w:pPr>
      <w:r>
        <w:t>11 August 2019</w:t>
      </w:r>
    </w:p>
    <w:p w14:paraId="35BEBC4C" w14:textId="7A5F0FEC" w:rsidR="00091C78" w:rsidRDefault="00091C78" w:rsidP="00EE26F0">
      <w:pPr>
        <w:pStyle w:val="NoSpacing"/>
      </w:pPr>
      <w:r>
        <w:t>24 January 2021</w:t>
      </w:r>
    </w:p>
    <w:p w14:paraId="7C5B5F90" w14:textId="77777777" w:rsidR="006B2F86" w:rsidRPr="00E71FC3" w:rsidRDefault="00091C7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01222" w14:textId="77777777" w:rsidR="00EE26F0" w:rsidRDefault="00EE26F0" w:rsidP="00E71FC3">
      <w:pPr>
        <w:spacing w:after="0" w:line="240" w:lineRule="auto"/>
      </w:pPr>
      <w:r>
        <w:separator/>
      </w:r>
    </w:p>
  </w:endnote>
  <w:endnote w:type="continuationSeparator" w:id="0">
    <w:p w14:paraId="68062607" w14:textId="77777777" w:rsidR="00EE26F0" w:rsidRDefault="00EE26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8F2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E011C" w14:textId="77777777" w:rsidR="00EE26F0" w:rsidRDefault="00EE26F0" w:rsidP="00E71FC3">
      <w:pPr>
        <w:spacing w:after="0" w:line="240" w:lineRule="auto"/>
      </w:pPr>
      <w:r>
        <w:separator/>
      </w:r>
    </w:p>
  </w:footnote>
  <w:footnote w:type="continuationSeparator" w:id="0">
    <w:p w14:paraId="5EDFCA34" w14:textId="77777777" w:rsidR="00EE26F0" w:rsidRDefault="00EE26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6F0"/>
    <w:rsid w:val="00091C7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26F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F4B5A"/>
  <w15:chartTrackingRefBased/>
  <w15:docId w15:val="{07201167-665D-4B12-9F62-4D21DA29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E26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2019-10-09T15:45:00Z</dcterms:created>
  <dcterms:modified xsi:type="dcterms:W3CDTF">2021-01-24T14:29:00Z</dcterms:modified>
</cp:coreProperties>
</file>